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6EB46" w14:textId="2FBB6EB5" w:rsidR="00431255" w:rsidRPr="00B266B0" w:rsidRDefault="00431255" w:rsidP="0043125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26</w:t>
      </w:r>
      <w:r w:rsidRPr="00B266B0">
        <w:rPr>
          <w:bCs/>
          <w:noProof w:val="0"/>
          <w:sz w:val="24"/>
          <w:szCs w:val="24"/>
        </w:rPr>
        <w:tab/>
      </w:r>
      <w:r w:rsidR="0070706D" w:rsidRPr="0070706D">
        <w:rPr>
          <w:bCs/>
          <w:noProof w:val="0"/>
          <w:sz w:val="24"/>
          <w:szCs w:val="24"/>
        </w:rPr>
        <w:t>R3-247614</w:t>
      </w:r>
    </w:p>
    <w:p w14:paraId="363CA410" w14:textId="77777777" w:rsidR="00431255" w:rsidRPr="00B1063A" w:rsidRDefault="00431255" w:rsidP="0043125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Orlando,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18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22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4584CAE8" w14:textId="77777777" w:rsidR="0088257B" w:rsidRPr="007C48E0" w:rsidRDefault="0088257B" w:rsidP="0088257B">
      <w:pPr>
        <w:rPr>
          <w:rFonts w:ascii="Calibri" w:hAnsi="Calibri" w:cs="Arial"/>
          <w:sz w:val="22"/>
          <w:szCs w:val="22"/>
          <w:lang w:val="pt-BR"/>
        </w:rPr>
      </w:pPr>
    </w:p>
    <w:p w14:paraId="1268F5C9" w14:textId="54F5CBC4" w:rsidR="0088257B" w:rsidRPr="003340B7" w:rsidRDefault="0088257B" w:rsidP="003340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="008701CD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 xml:space="preserve">LS on </w:t>
      </w:r>
      <w:r w:rsidR="003340B7">
        <w:rPr>
          <w:rFonts w:ascii="Calibri" w:hAnsi="Calibri" w:cs="Arial"/>
          <w:b/>
          <w:sz w:val="22"/>
          <w:szCs w:val="22"/>
        </w:rPr>
        <w:t xml:space="preserve">Improved KPIs involving </w:t>
      </w:r>
      <w:r w:rsidR="003340B7" w:rsidRPr="004318DA">
        <w:rPr>
          <w:rFonts w:ascii="Arial" w:hAnsi="Arial" w:cs="Arial"/>
          <w:b/>
          <w:bCs/>
          <w:kern w:val="28"/>
        </w:rPr>
        <w:t>end-to-end data volume transfer time analytics</w:t>
      </w:r>
    </w:p>
    <w:p w14:paraId="5FA9C8C7" w14:textId="30958DA8" w:rsidR="0088257B" w:rsidRPr="007645EF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8701CD" w:rsidRPr="008701CD">
        <w:rPr>
          <w:rFonts w:ascii="Calibri" w:hAnsi="Calibri" w:cs="Arial"/>
          <w:bCs/>
          <w:sz w:val="22"/>
          <w:szCs w:val="22"/>
        </w:rPr>
        <w:t>R3-245021</w:t>
      </w:r>
      <w:r w:rsidR="008701CD">
        <w:rPr>
          <w:rFonts w:ascii="Calibri" w:hAnsi="Calibri" w:cs="Arial"/>
          <w:bCs/>
          <w:sz w:val="22"/>
          <w:szCs w:val="22"/>
        </w:rPr>
        <w:t xml:space="preserve"> - </w:t>
      </w:r>
      <w:r w:rsidR="008701CD" w:rsidRPr="008701CD">
        <w:rPr>
          <w:rFonts w:ascii="Calibri" w:hAnsi="Calibri" w:cs="Arial"/>
          <w:bCs/>
          <w:sz w:val="22"/>
          <w:szCs w:val="22"/>
        </w:rPr>
        <w:t>S5-244658</w:t>
      </w:r>
    </w:p>
    <w:p w14:paraId="0F88734E" w14:textId="69DBCEB3" w:rsidR="0088257B" w:rsidRPr="007645EF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3340B7">
        <w:rPr>
          <w:rFonts w:ascii="Calibri" w:hAnsi="Calibri" w:cs="Arial"/>
          <w:bCs/>
          <w:sz w:val="22"/>
          <w:szCs w:val="22"/>
        </w:rPr>
        <w:t>8</w:t>
      </w:r>
    </w:p>
    <w:p w14:paraId="00BC383A" w14:textId="5166FBB6" w:rsidR="0088257B" w:rsidRPr="000A06DE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NR_AIML_NGRAN-Core</w:t>
      </w:r>
    </w:p>
    <w:p w14:paraId="4FC5C816" w14:textId="77777777" w:rsidR="0088257B" w:rsidRPr="007645EF" w:rsidRDefault="0088257B" w:rsidP="0088257B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7199C49D" w14:textId="77777777" w:rsidR="0088257B" w:rsidRPr="0014613E" w:rsidRDefault="0088257B" w:rsidP="0088257B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3318B16C" w14:textId="77777777" w:rsidR="0088257B" w:rsidRPr="00116F08" w:rsidRDefault="0088257B" w:rsidP="0088257B">
      <w:pPr>
        <w:spacing w:after="60"/>
        <w:ind w:left="1985" w:hanging="1985"/>
        <w:rPr>
          <w:rFonts w:ascii="Calibri" w:hAnsi="Calibri" w:cs="Arial"/>
          <w:sz w:val="22"/>
          <w:szCs w:val="22"/>
          <w:lang w:val="fr-FR"/>
        </w:rPr>
      </w:pPr>
      <w:r w:rsidRPr="00116F08">
        <w:rPr>
          <w:rFonts w:ascii="Calibri" w:hAnsi="Calibri" w:cs="Arial"/>
          <w:b/>
          <w:sz w:val="22"/>
          <w:szCs w:val="22"/>
          <w:lang w:val="fr-FR"/>
        </w:rPr>
        <w:t>To:</w:t>
      </w:r>
      <w:r w:rsidRPr="00116F08">
        <w:rPr>
          <w:rFonts w:ascii="Calibri" w:hAnsi="Calibri" w:cs="Arial"/>
          <w:sz w:val="22"/>
          <w:szCs w:val="22"/>
          <w:lang w:val="fr-FR"/>
        </w:rPr>
        <w:tab/>
        <w:t>SA5</w:t>
      </w:r>
    </w:p>
    <w:p w14:paraId="555B55C6" w14:textId="5D226F92" w:rsidR="0088257B" w:rsidRPr="00116F08" w:rsidRDefault="0088257B" w:rsidP="0088257B">
      <w:pPr>
        <w:spacing w:after="60"/>
        <w:ind w:left="1985" w:hanging="1985"/>
        <w:rPr>
          <w:rFonts w:ascii="Calibri" w:hAnsi="Calibri" w:cs="Arial"/>
          <w:sz w:val="22"/>
          <w:szCs w:val="22"/>
          <w:lang w:val="fr-FR"/>
        </w:rPr>
      </w:pPr>
      <w:r w:rsidRPr="00116F08">
        <w:rPr>
          <w:rFonts w:ascii="Calibri" w:hAnsi="Calibri" w:cs="Arial"/>
          <w:b/>
          <w:sz w:val="22"/>
          <w:szCs w:val="22"/>
          <w:lang w:val="fr-FR"/>
        </w:rPr>
        <w:t>CC :</w:t>
      </w:r>
      <w:r w:rsidR="00424662" w:rsidRPr="00116F08">
        <w:rPr>
          <w:rFonts w:ascii="Calibri" w:hAnsi="Calibri" w:cs="Arial"/>
          <w:b/>
          <w:sz w:val="22"/>
          <w:szCs w:val="22"/>
          <w:lang w:val="fr-FR"/>
        </w:rPr>
        <w:tab/>
      </w:r>
      <w:r w:rsidR="00424662" w:rsidRPr="00116F08">
        <w:rPr>
          <w:rFonts w:ascii="Calibri" w:hAnsi="Calibri" w:cs="Arial"/>
          <w:sz w:val="22"/>
          <w:szCs w:val="22"/>
          <w:lang w:val="fr-FR"/>
        </w:rPr>
        <w:t>SA2, CT3, CT4, RAN2</w:t>
      </w:r>
    </w:p>
    <w:p w14:paraId="2BF66918" w14:textId="77777777" w:rsidR="0088257B" w:rsidRPr="00116F08" w:rsidRDefault="0088257B" w:rsidP="0088257B">
      <w:pPr>
        <w:spacing w:after="60"/>
        <w:ind w:left="1985" w:hanging="1985"/>
        <w:rPr>
          <w:rFonts w:ascii="Calibri" w:hAnsi="Calibri" w:cs="Arial"/>
          <w:sz w:val="12"/>
          <w:szCs w:val="22"/>
          <w:lang w:val="fr-FR"/>
        </w:rPr>
      </w:pPr>
    </w:p>
    <w:p w14:paraId="272A813B" w14:textId="77777777" w:rsidR="0088257B" w:rsidRPr="00215CCC" w:rsidRDefault="0088257B" w:rsidP="0088257B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24AC812A" w14:textId="77777777" w:rsidR="0088257B" w:rsidRPr="002200B7" w:rsidRDefault="0088257B" w:rsidP="0088257B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08E3DBBD" w14:textId="77777777" w:rsidR="0088257B" w:rsidRPr="002200B7" w:rsidRDefault="0088257B" w:rsidP="0088257B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28718CF8" w14:textId="77777777" w:rsidR="0088257B" w:rsidRPr="007645EF" w:rsidRDefault="0088257B" w:rsidP="0088257B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2739DF7C" w14:textId="77777777" w:rsidR="0088257B" w:rsidRPr="007645EF" w:rsidRDefault="0088257B" w:rsidP="0088257B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723F6645" w14:textId="77777777" w:rsidR="0088257B" w:rsidRPr="007645EF" w:rsidRDefault="0088257B" w:rsidP="0088257B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5435730" w14:textId="77777777" w:rsidR="0088257B" w:rsidRPr="007645EF" w:rsidRDefault="0088257B" w:rsidP="0088257B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3747221" w14:textId="77777777" w:rsidR="0088257B" w:rsidRPr="007645EF" w:rsidRDefault="0088257B" w:rsidP="0088257B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254B1D7A" w14:textId="77777777" w:rsidR="0088257B" w:rsidRPr="007645EF" w:rsidRDefault="0088257B" w:rsidP="0088257B">
      <w:pPr>
        <w:rPr>
          <w:rFonts w:ascii="Calibri" w:hAnsi="Calibri" w:cs="Arial"/>
          <w:sz w:val="22"/>
          <w:szCs w:val="22"/>
        </w:rPr>
      </w:pPr>
    </w:p>
    <w:p w14:paraId="4DB6A1B8" w14:textId="77777777" w:rsidR="0088257B" w:rsidRPr="007645EF" w:rsidRDefault="0088257B" w:rsidP="0088257B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3DF432A5" w14:textId="20825B0B" w:rsidR="009B2293" w:rsidRDefault="009B2293" w:rsidP="006E4CBA">
      <w:pPr>
        <w:rPr>
          <w:lang w:val="en-US"/>
        </w:rPr>
      </w:pPr>
      <w:bookmarkStart w:id="2" w:name="_Hlk149836526"/>
      <w:bookmarkStart w:id="3" w:name="_Hlk159195854"/>
      <w:r>
        <w:rPr>
          <w:lang w:val="en-US"/>
        </w:rPr>
        <w:t>RAN3 would like to thank SA5 for their reply.</w:t>
      </w:r>
    </w:p>
    <w:p w14:paraId="7B2A342A" w14:textId="1AE194BF" w:rsidR="00034D51" w:rsidRPr="006E4CBA" w:rsidRDefault="009B2293" w:rsidP="006E4CBA">
      <w:pPr>
        <w:rPr>
          <w:lang w:val="en-US"/>
        </w:rPr>
      </w:pPr>
      <w:r>
        <w:rPr>
          <w:lang w:val="en-US"/>
        </w:rPr>
        <w:t>It is RAN3’s understanding that UE-level measurements documented in TS 28.558</w:t>
      </w:r>
      <w:r w:rsidR="00073EAD">
        <w:rPr>
          <w:lang w:val="en-US"/>
        </w:rPr>
        <w:t xml:space="preserve"> go beyond the scope of MDT UE measurements</w:t>
      </w:r>
      <w:r>
        <w:rPr>
          <w:lang w:val="en-US"/>
        </w:rPr>
        <w:t>.</w:t>
      </w:r>
      <w:r w:rsidR="001B3811">
        <w:rPr>
          <w:lang w:val="en-US"/>
        </w:rPr>
        <w:t xml:space="preserve"> </w:t>
      </w:r>
      <w:r w:rsidR="00076283">
        <w:rPr>
          <w:lang w:val="en-US"/>
        </w:rPr>
        <w:t>Therefore</w:t>
      </w:r>
      <w:r>
        <w:rPr>
          <w:lang w:val="en-US"/>
        </w:rPr>
        <w:t xml:space="preserve">, </w:t>
      </w:r>
      <w:r w:rsidR="001B3811">
        <w:rPr>
          <w:lang w:val="en-US"/>
        </w:rPr>
        <w:t xml:space="preserve">after </w:t>
      </w:r>
      <w:r>
        <w:rPr>
          <w:lang w:val="en-US"/>
        </w:rPr>
        <w:t>RAN3</w:t>
      </w:r>
      <w:r w:rsidR="001B3811">
        <w:rPr>
          <w:lang w:val="en-US"/>
        </w:rPr>
        <w:t xml:space="preserve"> evaluated carefully the two specifications</w:t>
      </w:r>
      <w:r w:rsidR="00076283">
        <w:rPr>
          <w:lang w:val="en-US"/>
        </w:rPr>
        <w:t>,</w:t>
      </w:r>
      <w:r w:rsidR="001B3811">
        <w:rPr>
          <w:lang w:val="en-US"/>
        </w:rPr>
        <w:t xml:space="preserve"> RAN3</w:t>
      </w:r>
      <w:r>
        <w:rPr>
          <w:lang w:val="en-US"/>
        </w:rPr>
        <w:t xml:space="preserve"> observes that the</w:t>
      </w:r>
      <w:r w:rsidR="00034D51">
        <w:rPr>
          <w:lang w:val="en-US"/>
        </w:rPr>
        <w:t xml:space="preserve"> Average</w:t>
      </w:r>
      <w:r>
        <w:rPr>
          <w:lang w:val="en-US"/>
        </w:rPr>
        <w:t xml:space="preserve"> </w:t>
      </w:r>
      <w:r w:rsidR="00034D51">
        <w:rPr>
          <w:lang w:val="en-US"/>
        </w:rPr>
        <w:t>B</w:t>
      </w:r>
      <w:r>
        <w:rPr>
          <w:lang w:val="en-US"/>
        </w:rPr>
        <w:t>uffered</w:t>
      </w:r>
      <w:r w:rsidR="00034D51">
        <w:rPr>
          <w:lang w:val="en-US"/>
        </w:rPr>
        <w:t xml:space="preserve"> UE</w:t>
      </w:r>
      <w:r>
        <w:rPr>
          <w:lang w:val="en-US"/>
        </w:rPr>
        <w:t xml:space="preserve"> </w:t>
      </w:r>
      <w:r w:rsidR="00034D51">
        <w:rPr>
          <w:lang w:val="en-US"/>
        </w:rPr>
        <w:t>T</w:t>
      </w:r>
      <w:r>
        <w:rPr>
          <w:lang w:val="en-US"/>
        </w:rPr>
        <w:t xml:space="preserve">hroughput </w:t>
      </w:r>
      <w:r w:rsidR="00034D51">
        <w:rPr>
          <w:lang w:val="en-US"/>
        </w:rPr>
        <w:t>DL</w:t>
      </w:r>
      <w:r>
        <w:rPr>
          <w:lang w:val="en-US"/>
        </w:rPr>
        <w:t xml:space="preserve"> measurement</w:t>
      </w:r>
      <w:r w:rsidR="00073EAD">
        <w:rPr>
          <w:lang w:val="en-US"/>
        </w:rPr>
        <w:t xml:space="preserve">, </w:t>
      </w:r>
      <w:r w:rsidR="00073EAD" w:rsidRPr="00073EAD">
        <w:rPr>
          <w:lang w:val="en-US"/>
        </w:rPr>
        <w:t>described in clause 5.1.1.3.7 of TS 28.552</w:t>
      </w:r>
      <w:r w:rsidR="00073EAD">
        <w:rPr>
          <w:lang w:val="en-US"/>
        </w:rPr>
        <w:t>,</w:t>
      </w:r>
      <w:r>
        <w:rPr>
          <w:lang w:val="en-US"/>
        </w:rPr>
        <w:t xml:space="preserve"> is missing from TS 28.558.</w:t>
      </w:r>
      <w:r w:rsidR="00760852">
        <w:rPr>
          <w:lang w:val="en-US"/>
        </w:rPr>
        <w:t xml:space="preserve"> </w:t>
      </w:r>
      <w:bookmarkEnd w:id="2"/>
      <w:bookmarkEnd w:id="3"/>
    </w:p>
    <w:p w14:paraId="6FB221ED" w14:textId="77777777" w:rsidR="0088257B" w:rsidRPr="007645EF" w:rsidRDefault="0088257B" w:rsidP="0088257B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1FCC69A0" w14:textId="41E13AA1" w:rsidR="0088257B" w:rsidRDefault="0088257B" w:rsidP="0088257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</w:t>
      </w:r>
      <w:r w:rsidR="005E57FC">
        <w:rPr>
          <w:b/>
          <w:bCs/>
        </w:rPr>
        <w:t>ask</w:t>
      </w:r>
      <w:r w:rsidR="00867BDC">
        <w:rPr>
          <w:b/>
          <w:bCs/>
        </w:rPr>
        <w:t xml:space="preserve"> </w:t>
      </w:r>
      <w:r>
        <w:rPr>
          <w:b/>
          <w:bCs/>
        </w:rPr>
        <w:t>SA5</w:t>
      </w:r>
      <w:r w:rsidR="005E57FC">
        <w:rPr>
          <w:b/>
          <w:bCs/>
        </w:rPr>
        <w:t xml:space="preserve"> whether</w:t>
      </w:r>
      <w:r w:rsidR="009B2293">
        <w:rPr>
          <w:b/>
          <w:bCs/>
        </w:rPr>
        <w:t xml:space="preserve"> RAN3’s understanding is correct and if so add the missing measurement in TS 28.558</w:t>
      </w:r>
      <w:r>
        <w:rPr>
          <w:b/>
          <w:bCs/>
        </w:rPr>
        <w:t>.</w:t>
      </w:r>
      <w:r w:rsidRPr="00C452D5">
        <w:rPr>
          <w:b/>
          <w:bCs/>
        </w:rPr>
        <w:t xml:space="preserve"> </w:t>
      </w:r>
    </w:p>
    <w:p w14:paraId="7FFCE195" w14:textId="77777777" w:rsidR="0088257B" w:rsidRPr="003506EC" w:rsidRDefault="0088257B" w:rsidP="0088257B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236715C1" w14:textId="77777777" w:rsidR="0088257B" w:rsidRPr="007645EF" w:rsidRDefault="0088257B" w:rsidP="0088257B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3B3810E7" w14:textId="01CD5FCA" w:rsidR="0088257B" w:rsidRPr="005B7938" w:rsidRDefault="0088257B" w:rsidP="0088257B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3043">
        <w:rPr>
          <w:rFonts w:ascii="Arial" w:hAnsi="Arial" w:cs="Arial"/>
          <w:bCs/>
        </w:rPr>
        <w:tab/>
      </w:r>
      <w:r w:rsidR="00163043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3476046" w14:textId="48004897" w:rsidR="00C91F61" w:rsidRPr="0059191F" w:rsidRDefault="00C91F61" w:rsidP="00C91F61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7bis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 w:rsidR="00B3061B">
        <w:rPr>
          <w:rFonts w:ascii="Arial" w:hAnsi="Arial" w:cs="Arial"/>
          <w:bCs/>
        </w:rPr>
        <w:tab/>
      </w:r>
      <w:r w:rsidR="00B3061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April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70ED4A01" w14:textId="77777777" w:rsidR="0088257B" w:rsidRPr="0059191F" w:rsidRDefault="0088257B" w:rsidP="0088257B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A3CEB44" w14:textId="77777777" w:rsidR="0088257B" w:rsidRDefault="0088257B" w:rsidP="0088257B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E1A86E9" w14:textId="77777777" w:rsidR="0088257B" w:rsidRDefault="0088257B" w:rsidP="0088257B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7E652F0F" w14:textId="77777777" w:rsidR="00080512" w:rsidRPr="00935DFC" w:rsidRDefault="00080512" w:rsidP="00CD4C7B"/>
    <w:sectPr w:rsidR="00080512" w:rsidRPr="00935D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9F111" w14:textId="77777777" w:rsidR="00412B72" w:rsidRDefault="00412B72">
      <w:r>
        <w:separator/>
      </w:r>
    </w:p>
  </w:endnote>
  <w:endnote w:type="continuationSeparator" w:id="0">
    <w:p w14:paraId="50A88680" w14:textId="77777777" w:rsidR="00412B72" w:rsidRDefault="00412B72">
      <w:r>
        <w:continuationSeparator/>
      </w:r>
    </w:p>
  </w:endnote>
  <w:endnote w:type="continuationNotice" w:id="1">
    <w:p w14:paraId="7306186D" w14:textId="77777777" w:rsidR="00412B72" w:rsidRDefault="00412B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05AD1" w14:textId="77777777" w:rsidR="00412B72" w:rsidRDefault="00412B72">
      <w:r>
        <w:separator/>
      </w:r>
    </w:p>
  </w:footnote>
  <w:footnote w:type="continuationSeparator" w:id="0">
    <w:p w14:paraId="00544C6E" w14:textId="77777777" w:rsidR="00412B72" w:rsidRDefault="00412B72">
      <w:r>
        <w:continuationSeparator/>
      </w:r>
    </w:p>
  </w:footnote>
  <w:footnote w:type="continuationNotice" w:id="1">
    <w:p w14:paraId="7E0B61B1" w14:textId="77777777" w:rsidR="00412B72" w:rsidRDefault="00412B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957030"/>
    <w:multiLevelType w:val="hybridMultilevel"/>
    <w:tmpl w:val="5222427A"/>
    <w:lvl w:ilvl="0" w:tplc="A7282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CEC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CAD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B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0D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65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8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4A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AA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8F05CA"/>
    <w:multiLevelType w:val="hybridMultilevel"/>
    <w:tmpl w:val="95AA4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B2FEA"/>
    <w:multiLevelType w:val="hybridMultilevel"/>
    <w:tmpl w:val="CE54089C"/>
    <w:lvl w:ilvl="0" w:tplc="B09A7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005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7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62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64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5A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2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81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502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348E4"/>
    <w:multiLevelType w:val="hybridMultilevel"/>
    <w:tmpl w:val="0E6E05EC"/>
    <w:lvl w:ilvl="0" w:tplc="97E6C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C6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61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C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23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CD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D6D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C0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4F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D2840"/>
    <w:multiLevelType w:val="hybridMultilevel"/>
    <w:tmpl w:val="B4D0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C59E2"/>
    <w:multiLevelType w:val="hybridMultilevel"/>
    <w:tmpl w:val="0E80A306"/>
    <w:lvl w:ilvl="0" w:tplc="AFB89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2869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8E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CE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B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2C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AE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60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6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724D84"/>
    <w:multiLevelType w:val="hybridMultilevel"/>
    <w:tmpl w:val="EE06F9C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835358"/>
    <w:multiLevelType w:val="hybridMultilevel"/>
    <w:tmpl w:val="29BC798A"/>
    <w:lvl w:ilvl="0" w:tplc="099E4BE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AD2E77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B901D96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908DA6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4008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DE507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DEEE3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0A6ABF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6EEBC2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2C2"/>
    <w:multiLevelType w:val="hybridMultilevel"/>
    <w:tmpl w:val="D6DA1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84103"/>
    <w:multiLevelType w:val="hybridMultilevel"/>
    <w:tmpl w:val="C7D6F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B07FCD"/>
    <w:multiLevelType w:val="hybridMultilevel"/>
    <w:tmpl w:val="EE06F9C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3E52A1"/>
    <w:multiLevelType w:val="hybridMultilevel"/>
    <w:tmpl w:val="0844724C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F063E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2F347D5"/>
    <w:multiLevelType w:val="hybridMultilevel"/>
    <w:tmpl w:val="17E4FFCC"/>
    <w:lvl w:ilvl="0" w:tplc="BBDA4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841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B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01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EB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6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2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8E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01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04192D"/>
    <w:multiLevelType w:val="hybridMultilevel"/>
    <w:tmpl w:val="22821AF2"/>
    <w:lvl w:ilvl="0" w:tplc="354C2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3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0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64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8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25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8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27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B07C1D"/>
    <w:multiLevelType w:val="hybridMultilevel"/>
    <w:tmpl w:val="61F671D6"/>
    <w:lvl w:ilvl="0" w:tplc="B6CE8DB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8A4C2DEC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160635F4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6158E5F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B08218C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7AB4BA32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B088D9D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7FE314E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DDF24EC4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8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C41F48"/>
    <w:multiLevelType w:val="hybridMultilevel"/>
    <w:tmpl w:val="6E4CEA7A"/>
    <w:lvl w:ilvl="0" w:tplc="FE246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66D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29E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61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84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2C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E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6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80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FD7548E"/>
    <w:multiLevelType w:val="hybridMultilevel"/>
    <w:tmpl w:val="2AC654EE"/>
    <w:lvl w:ilvl="0" w:tplc="A200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7C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E3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A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6C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E5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A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0B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D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9761B8"/>
    <w:multiLevelType w:val="hybridMultilevel"/>
    <w:tmpl w:val="22BA9196"/>
    <w:lvl w:ilvl="0" w:tplc="B740A5F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6B6027E"/>
    <w:multiLevelType w:val="hybridMultilevel"/>
    <w:tmpl w:val="B2AABC26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B5E3A"/>
    <w:multiLevelType w:val="hybridMultilevel"/>
    <w:tmpl w:val="2D1A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A7865"/>
    <w:multiLevelType w:val="multilevel"/>
    <w:tmpl w:val="1C96EF3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C46829"/>
    <w:multiLevelType w:val="multilevel"/>
    <w:tmpl w:val="8A7660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8"/>
  </w:num>
  <w:num w:numId="5" w16cid:durableId="1293485520">
    <w:abstractNumId w:val="38"/>
  </w:num>
  <w:num w:numId="6" w16cid:durableId="518593314">
    <w:abstractNumId w:val="14"/>
  </w:num>
  <w:num w:numId="7" w16cid:durableId="133304696">
    <w:abstractNumId w:val="34"/>
  </w:num>
  <w:num w:numId="8" w16cid:durableId="1401951229">
    <w:abstractNumId w:val="7"/>
  </w:num>
  <w:num w:numId="9" w16cid:durableId="765687038">
    <w:abstractNumId w:val="2"/>
  </w:num>
  <w:num w:numId="10" w16cid:durableId="1190608963">
    <w:abstractNumId w:val="46"/>
  </w:num>
  <w:num w:numId="11" w16cid:durableId="1298758106">
    <w:abstractNumId w:val="30"/>
  </w:num>
  <w:num w:numId="12" w16cid:durableId="485165343">
    <w:abstractNumId w:val="29"/>
  </w:num>
  <w:num w:numId="13" w16cid:durableId="389350407">
    <w:abstractNumId w:val="10"/>
  </w:num>
  <w:num w:numId="14" w16cid:durableId="195781584">
    <w:abstractNumId w:val="48"/>
  </w:num>
  <w:num w:numId="15" w16cid:durableId="1483423386">
    <w:abstractNumId w:val="19"/>
  </w:num>
  <w:num w:numId="16" w16cid:durableId="1742748413">
    <w:abstractNumId w:val="31"/>
  </w:num>
  <w:num w:numId="17" w16cid:durableId="1818763474">
    <w:abstractNumId w:val="11"/>
  </w:num>
  <w:num w:numId="18" w16cid:durableId="1667585086">
    <w:abstractNumId w:val="17"/>
  </w:num>
  <w:num w:numId="19" w16cid:durableId="1271208106">
    <w:abstractNumId w:val="3"/>
  </w:num>
  <w:num w:numId="20" w16cid:durableId="305671312">
    <w:abstractNumId w:val="40"/>
  </w:num>
  <w:num w:numId="21" w16cid:durableId="1929924767">
    <w:abstractNumId w:val="25"/>
  </w:num>
  <w:num w:numId="22" w16cid:durableId="1059861415">
    <w:abstractNumId w:val="22"/>
  </w:num>
  <w:num w:numId="23" w16cid:durableId="801921517">
    <w:abstractNumId w:val="16"/>
  </w:num>
  <w:num w:numId="24" w16cid:durableId="373887140">
    <w:abstractNumId w:val="33"/>
  </w:num>
  <w:num w:numId="25" w16cid:durableId="665866287">
    <w:abstractNumId w:val="32"/>
  </w:num>
  <w:num w:numId="26" w16cid:durableId="38943242">
    <w:abstractNumId w:val="28"/>
  </w:num>
  <w:num w:numId="27" w16cid:durableId="933518623">
    <w:abstractNumId w:val="12"/>
  </w:num>
  <w:num w:numId="28" w16cid:durableId="118303497">
    <w:abstractNumId w:val="37"/>
  </w:num>
  <w:num w:numId="29" w16cid:durableId="580482829">
    <w:abstractNumId w:val="21"/>
  </w:num>
  <w:num w:numId="30" w16cid:durableId="277570088">
    <w:abstractNumId w:val="27"/>
  </w:num>
  <w:num w:numId="31" w16cid:durableId="823086067">
    <w:abstractNumId w:val="44"/>
  </w:num>
  <w:num w:numId="32" w16cid:durableId="1681161294">
    <w:abstractNumId w:val="5"/>
  </w:num>
  <w:num w:numId="33" w16cid:durableId="432364267">
    <w:abstractNumId w:val="23"/>
  </w:num>
  <w:num w:numId="34" w16cid:durableId="100154845">
    <w:abstractNumId w:val="47"/>
  </w:num>
  <w:num w:numId="35" w16cid:durableId="2139182707">
    <w:abstractNumId w:val="15"/>
  </w:num>
  <w:num w:numId="36" w16cid:durableId="1613902366">
    <w:abstractNumId w:val="43"/>
  </w:num>
  <w:num w:numId="37" w16cid:durableId="389499117">
    <w:abstractNumId w:val="42"/>
  </w:num>
  <w:num w:numId="38" w16cid:durableId="1053195282">
    <w:abstractNumId w:val="45"/>
  </w:num>
  <w:num w:numId="39" w16cid:durableId="695468173">
    <w:abstractNumId w:val="24"/>
  </w:num>
  <w:num w:numId="40" w16cid:durableId="652950563">
    <w:abstractNumId w:val="20"/>
  </w:num>
  <w:num w:numId="41" w16cid:durableId="689989628">
    <w:abstractNumId w:val="26"/>
  </w:num>
  <w:num w:numId="42" w16cid:durableId="1258443321">
    <w:abstractNumId w:val="35"/>
  </w:num>
  <w:num w:numId="43" w16cid:durableId="585113034">
    <w:abstractNumId w:val="39"/>
  </w:num>
  <w:num w:numId="44" w16cid:durableId="1294680207">
    <w:abstractNumId w:val="6"/>
  </w:num>
  <w:num w:numId="45" w16cid:durableId="95753810">
    <w:abstractNumId w:val="41"/>
  </w:num>
  <w:num w:numId="46" w16cid:durableId="858935151">
    <w:abstractNumId w:val="9"/>
  </w:num>
  <w:num w:numId="47" w16cid:durableId="1817143298">
    <w:abstractNumId w:val="4"/>
  </w:num>
  <w:num w:numId="48" w16cid:durableId="1836333333">
    <w:abstractNumId w:val="36"/>
  </w:num>
  <w:num w:numId="49" w16cid:durableId="99690824">
    <w:abstractNumId w:val="8"/>
  </w:num>
  <w:num w:numId="50" w16cid:durableId="225461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E16"/>
    <w:rsid w:val="00002F47"/>
    <w:rsid w:val="00004F1F"/>
    <w:rsid w:val="000061B4"/>
    <w:rsid w:val="00015547"/>
    <w:rsid w:val="00016905"/>
    <w:rsid w:val="00017BB2"/>
    <w:rsid w:val="000216D6"/>
    <w:rsid w:val="00022E3F"/>
    <w:rsid w:val="00024635"/>
    <w:rsid w:val="00026D88"/>
    <w:rsid w:val="00030CA1"/>
    <w:rsid w:val="00030DA5"/>
    <w:rsid w:val="00033397"/>
    <w:rsid w:val="000342C7"/>
    <w:rsid w:val="00034D51"/>
    <w:rsid w:val="0003547C"/>
    <w:rsid w:val="00035DB0"/>
    <w:rsid w:val="00040095"/>
    <w:rsid w:val="00041173"/>
    <w:rsid w:val="000425F1"/>
    <w:rsid w:val="000548D9"/>
    <w:rsid w:val="000552CE"/>
    <w:rsid w:val="0005563E"/>
    <w:rsid w:val="00056639"/>
    <w:rsid w:val="00056BEA"/>
    <w:rsid w:val="00065B77"/>
    <w:rsid w:val="0007182C"/>
    <w:rsid w:val="00071D73"/>
    <w:rsid w:val="00072F2A"/>
    <w:rsid w:val="00073A89"/>
    <w:rsid w:val="00073EAD"/>
    <w:rsid w:val="00074704"/>
    <w:rsid w:val="00076283"/>
    <w:rsid w:val="00077CD8"/>
    <w:rsid w:val="00080512"/>
    <w:rsid w:val="00083F0D"/>
    <w:rsid w:val="00093CF2"/>
    <w:rsid w:val="000944C6"/>
    <w:rsid w:val="00097E4A"/>
    <w:rsid w:val="000A097C"/>
    <w:rsid w:val="000A0D2D"/>
    <w:rsid w:val="000A10FE"/>
    <w:rsid w:val="000A3911"/>
    <w:rsid w:val="000A5EDC"/>
    <w:rsid w:val="000A6850"/>
    <w:rsid w:val="000B1730"/>
    <w:rsid w:val="000B6E68"/>
    <w:rsid w:val="000B77FC"/>
    <w:rsid w:val="000B7BCF"/>
    <w:rsid w:val="000C23DE"/>
    <w:rsid w:val="000C2D7F"/>
    <w:rsid w:val="000C3246"/>
    <w:rsid w:val="000C3CBB"/>
    <w:rsid w:val="000C556D"/>
    <w:rsid w:val="000C5654"/>
    <w:rsid w:val="000C73C9"/>
    <w:rsid w:val="000D19F0"/>
    <w:rsid w:val="000D376D"/>
    <w:rsid w:val="000D4DE6"/>
    <w:rsid w:val="000D58AB"/>
    <w:rsid w:val="000D5983"/>
    <w:rsid w:val="000E1528"/>
    <w:rsid w:val="000E1649"/>
    <w:rsid w:val="000E501B"/>
    <w:rsid w:val="000E6A96"/>
    <w:rsid w:val="000E7FAF"/>
    <w:rsid w:val="000F1BE6"/>
    <w:rsid w:val="000F7148"/>
    <w:rsid w:val="000F734D"/>
    <w:rsid w:val="000F7E8C"/>
    <w:rsid w:val="0010138E"/>
    <w:rsid w:val="0010285E"/>
    <w:rsid w:val="00103BF8"/>
    <w:rsid w:val="001075B7"/>
    <w:rsid w:val="00115F68"/>
    <w:rsid w:val="00116F08"/>
    <w:rsid w:val="00122A0D"/>
    <w:rsid w:val="0012423E"/>
    <w:rsid w:val="00125EBC"/>
    <w:rsid w:val="0012734C"/>
    <w:rsid w:val="00131C74"/>
    <w:rsid w:val="00133DDD"/>
    <w:rsid w:val="001370F2"/>
    <w:rsid w:val="00140993"/>
    <w:rsid w:val="00141556"/>
    <w:rsid w:val="00141A3D"/>
    <w:rsid w:val="001471DE"/>
    <w:rsid w:val="001525B2"/>
    <w:rsid w:val="00152EF6"/>
    <w:rsid w:val="001549DD"/>
    <w:rsid w:val="001549E0"/>
    <w:rsid w:val="001550D6"/>
    <w:rsid w:val="00163043"/>
    <w:rsid w:val="00163EFF"/>
    <w:rsid w:val="001646CD"/>
    <w:rsid w:val="001650AE"/>
    <w:rsid w:val="00166B54"/>
    <w:rsid w:val="00166EA0"/>
    <w:rsid w:val="0017204A"/>
    <w:rsid w:val="00172C0A"/>
    <w:rsid w:val="0017573D"/>
    <w:rsid w:val="00175B58"/>
    <w:rsid w:val="001838E8"/>
    <w:rsid w:val="0018627E"/>
    <w:rsid w:val="00192A19"/>
    <w:rsid w:val="00194CD0"/>
    <w:rsid w:val="001A0531"/>
    <w:rsid w:val="001A4A66"/>
    <w:rsid w:val="001B08B3"/>
    <w:rsid w:val="001B265E"/>
    <w:rsid w:val="001B2BC8"/>
    <w:rsid w:val="001B3811"/>
    <w:rsid w:val="001B5EF5"/>
    <w:rsid w:val="001B7208"/>
    <w:rsid w:val="001C051C"/>
    <w:rsid w:val="001C4281"/>
    <w:rsid w:val="001D0D3F"/>
    <w:rsid w:val="001D3A7D"/>
    <w:rsid w:val="001E29EF"/>
    <w:rsid w:val="001E39D1"/>
    <w:rsid w:val="001E47DA"/>
    <w:rsid w:val="001F0F28"/>
    <w:rsid w:val="001F168B"/>
    <w:rsid w:val="001F2566"/>
    <w:rsid w:val="001F3A0E"/>
    <w:rsid w:val="001F70B7"/>
    <w:rsid w:val="00200F4A"/>
    <w:rsid w:val="00201E1D"/>
    <w:rsid w:val="00202C60"/>
    <w:rsid w:val="00204301"/>
    <w:rsid w:val="002068A3"/>
    <w:rsid w:val="00206ECA"/>
    <w:rsid w:val="00212DCE"/>
    <w:rsid w:val="00215754"/>
    <w:rsid w:val="002225A8"/>
    <w:rsid w:val="0022437A"/>
    <w:rsid w:val="00225F6D"/>
    <w:rsid w:val="0022606D"/>
    <w:rsid w:val="002305DD"/>
    <w:rsid w:val="00232F8B"/>
    <w:rsid w:val="00235850"/>
    <w:rsid w:val="00235E78"/>
    <w:rsid w:val="00240BAD"/>
    <w:rsid w:val="00242C2A"/>
    <w:rsid w:val="00243BC7"/>
    <w:rsid w:val="00245630"/>
    <w:rsid w:val="00247C67"/>
    <w:rsid w:val="00247EE5"/>
    <w:rsid w:val="0025117A"/>
    <w:rsid w:val="00251D25"/>
    <w:rsid w:val="00254CAB"/>
    <w:rsid w:val="002553C2"/>
    <w:rsid w:val="00256099"/>
    <w:rsid w:val="00261D7C"/>
    <w:rsid w:val="002623FC"/>
    <w:rsid w:val="0026242B"/>
    <w:rsid w:val="002631CD"/>
    <w:rsid w:val="00263835"/>
    <w:rsid w:val="00265AA7"/>
    <w:rsid w:val="00265BB0"/>
    <w:rsid w:val="0027221B"/>
    <w:rsid w:val="00273356"/>
    <w:rsid w:val="002747EC"/>
    <w:rsid w:val="00274ABB"/>
    <w:rsid w:val="00275691"/>
    <w:rsid w:val="00275EEE"/>
    <w:rsid w:val="00277FA8"/>
    <w:rsid w:val="0028136F"/>
    <w:rsid w:val="002836DA"/>
    <w:rsid w:val="00283C41"/>
    <w:rsid w:val="002855BF"/>
    <w:rsid w:val="0028583D"/>
    <w:rsid w:val="00286601"/>
    <w:rsid w:val="0028696F"/>
    <w:rsid w:val="00286D42"/>
    <w:rsid w:val="00286FC6"/>
    <w:rsid w:val="002876FC"/>
    <w:rsid w:val="0029418F"/>
    <w:rsid w:val="002950B8"/>
    <w:rsid w:val="002953B2"/>
    <w:rsid w:val="002970EE"/>
    <w:rsid w:val="002A00A0"/>
    <w:rsid w:val="002A72B3"/>
    <w:rsid w:val="002B033A"/>
    <w:rsid w:val="002B0400"/>
    <w:rsid w:val="002B23DA"/>
    <w:rsid w:val="002B3567"/>
    <w:rsid w:val="002B62F7"/>
    <w:rsid w:val="002C48EE"/>
    <w:rsid w:val="002C5B40"/>
    <w:rsid w:val="002C5E1D"/>
    <w:rsid w:val="002D100D"/>
    <w:rsid w:val="002D3D26"/>
    <w:rsid w:val="002E0164"/>
    <w:rsid w:val="002E1692"/>
    <w:rsid w:val="002E221D"/>
    <w:rsid w:val="002E254F"/>
    <w:rsid w:val="002E47CB"/>
    <w:rsid w:val="002E602D"/>
    <w:rsid w:val="002F0805"/>
    <w:rsid w:val="002F0879"/>
    <w:rsid w:val="002F0D22"/>
    <w:rsid w:val="002F4933"/>
    <w:rsid w:val="00301267"/>
    <w:rsid w:val="003072CA"/>
    <w:rsid w:val="0031187D"/>
    <w:rsid w:val="003172DC"/>
    <w:rsid w:val="0031757F"/>
    <w:rsid w:val="00322738"/>
    <w:rsid w:val="00323684"/>
    <w:rsid w:val="00325121"/>
    <w:rsid w:val="00325BD0"/>
    <w:rsid w:val="00326069"/>
    <w:rsid w:val="00326E06"/>
    <w:rsid w:val="003273A3"/>
    <w:rsid w:val="00332F7B"/>
    <w:rsid w:val="00333769"/>
    <w:rsid w:val="00333D26"/>
    <w:rsid w:val="003340B7"/>
    <w:rsid w:val="0034085E"/>
    <w:rsid w:val="00341E0A"/>
    <w:rsid w:val="003428A6"/>
    <w:rsid w:val="00342C12"/>
    <w:rsid w:val="0034306D"/>
    <w:rsid w:val="00343B84"/>
    <w:rsid w:val="003449F4"/>
    <w:rsid w:val="003454FC"/>
    <w:rsid w:val="0034796E"/>
    <w:rsid w:val="00347C3F"/>
    <w:rsid w:val="003545C0"/>
    <w:rsid w:val="0035462D"/>
    <w:rsid w:val="0035728D"/>
    <w:rsid w:val="00357347"/>
    <w:rsid w:val="003617A3"/>
    <w:rsid w:val="00363177"/>
    <w:rsid w:val="0036324B"/>
    <w:rsid w:val="003702F7"/>
    <w:rsid w:val="0037036E"/>
    <w:rsid w:val="00372706"/>
    <w:rsid w:val="00376F40"/>
    <w:rsid w:val="0037740C"/>
    <w:rsid w:val="003800A8"/>
    <w:rsid w:val="00382EB4"/>
    <w:rsid w:val="003861AD"/>
    <w:rsid w:val="00392408"/>
    <w:rsid w:val="00395682"/>
    <w:rsid w:val="003A22F8"/>
    <w:rsid w:val="003A4F0F"/>
    <w:rsid w:val="003A589A"/>
    <w:rsid w:val="003B1463"/>
    <w:rsid w:val="003B3FB3"/>
    <w:rsid w:val="003B76AC"/>
    <w:rsid w:val="003B77E9"/>
    <w:rsid w:val="003C02BF"/>
    <w:rsid w:val="003C3457"/>
    <w:rsid w:val="003C3E8D"/>
    <w:rsid w:val="003C457D"/>
    <w:rsid w:val="003C4E37"/>
    <w:rsid w:val="003C702A"/>
    <w:rsid w:val="003D0555"/>
    <w:rsid w:val="003D4C35"/>
    <w:rsid w:val="003D5EAA"/>
    <w:rsid w:val="003D7BCD"/>
    <w:rsid w:val="003E1194"/>
    <w:rsid w:val="003E1288"/>
    <w:rsid w:val="003E16BE"/>
    <w:rsid w:val="003E18E2"/>
    <w:rsid w:val="003E7223"/>
    <w:rsid w:val="003E75A0"/>
    <w:rsid w:val="003F0A6F"/>
    <w:rsid w:val="003F139D"/>
    <w:rsid w:val="003F3FF5"/>
    <w:rsid w:val="003F4E51"/>
    <w:rsid w:val="003F6AB8"/>
    <w:rsid w:val="003F7B46"/>
    <w:rsid w:val="0040026C"/>
    <w:rsid w:val="00401855"/>
    <w:rsid w:val="00401D4B"/>
    <w:rsid w:val="004074A5"/>
    <w:rsid w:val="004074EF"/>
    <w:rsid w:val="00411759"/>
    <w:rsid w:val="004128E3"/>
    <w:rsid w:val="00412B72"/>
    <w:rsid w:val="00424662"/>
    <w:rsid w:val="00431255"/>
    <w:rsid w:val="00432CCD"/>
    <w:rsid w:val="004354B1"/>
    <w:rsid w:val="00436546"/>
    <w:rsid w:val="00442EBF"/>
    <w:rsid w:val="00443B2F"/>
    <w:rsid w:val="0044402E"/>
    <w:rsid w:val="00444604"/>
    <w:rsid w:val="0044493E"/>
    <w:rsid w:val="00446387"/>
    <w:rsid w:val="00447282"/>
    <w:rsid w:val="004512B5"/>
    <w:rsid w:val="00452B69"/>
    <w:rsid w:val="004555C1"/>
    <w:rsid w:val="00455831"/>
    <w:rsid w:val="0046025D"/>
    <w:rsid w:val="00460CFD"/>
    <w:rsid w:val="004621A3"/>
    <w:rsid w:val="00463A5E"/>
    <w:rsid w:val="00464695"/>
    <w:rsid w:val="00464A0D"/>
    <w:rsid w:val="00464C3B"/>
    <w:rsid w:val="00465F7B"/>
    <w:rsid w:val="004675B7"/>
    <w:rsid w:val="00472D8A"/>
    <w:rsid w:val="00474D7F"/>
    <w:rsid w:val="00483E64"/>
    <w:rsid w:val="00485B62"/>
    <w:rsid w:val="004900FA"/>
    <w:rsid w:val="00491BD7"/>
    <w:rsid w:val="004931AF"/>
    <w:rsid w:val="004931BD"/>
    <w:rsid w:val="004A4720"/>
    <w:rsid w:val="004A5C7C"/>
    <w:rsid w:val="004A6DEB"/>
    <w:rsid w:val="004A7E86"/>
    <w:rsid w:val="004B350C"/>
    <w:rsid w:val="004B36A0"/>
    <w:rsid w:val="004B7ECA"/>
    <w:rsid w:val="004C004C"/>
    <w:rsid w:val="004C0EDA"/>
    <w:rsid w:val="004C5539"/>
    <w:rsid w:val="004D3578"/>
    <w:rsid w:val="004D380D"/>
    <w:rsid w:val="004D3F58"/>
    <w:rsid w:val="004D441B"/>
    <w:rsid w:val="004D5E47"/>
    <w:rsid w:val="004E0C6E"/>
    <w:rsid w:val="004E18C9"/>
    <w:rsid w:val="004E213A"/>
    <w:rsid w:val="004E21FC"/>
    <w:rsid w:val="004E2826"/>
    <w:rsid w:val="004F1A1D"/>
    <w:rsid w:val="004F27B2"/>
    <w:rsid w:val="004F339B"/>
    <w:rsid w:val="00503171"/>
    <w:rsid w:val="00504BC4"/>
    <w:rsid w:val="00505E5D"/>
    <w:rsid w:val="005153FE"/>
    <w:rsid w:val="0051561D"/>
    <w:rsid w:val="00523391"/>
    <w:rsid w:val="005240A4"/>
    <w:rsid w:val="00531C12"/>
    <w:rsid w:val="00534DA0"/>
    <w:rsid w:val="00536F55"/>
    <w:rsid w:val="005370B8"/>
    <w:rsid w:val="00540B31"/>
    <w:rsid w:val="00543E6C"/>
    <w:rsid w:val="00544635"/>
    <w:rsid w:val="00553963"/>
    <w:rsid w:val="00553F96"/>
    <w:rsid w:val="00554E99"/>
    <w:rsid w:val="0055602F"/>
    <w:rsid w:val="0055646B"/>
    <w:rsid w:val="005623BF"/>
    <w:rsid w:val="005638E7"/>
    <w:rsid w:val="00565087"/>
    <w:rsid w:val="0056573F"/>
    <w:rsid w:val="005658D2"/>
    <w:rsid w:val="00565BE9"/>
    <w:rsid w:val="00571CE2"/>
    <w:rsid w:val="0057434A"/>
    <w:rsid w:val="00575F7A"/>
    <w:rsid w:val="00576D81"/>
    <w:rsid w:val="0058035D"/>
    <w:rsid w:val="00580A8A"/>
    <w:rsid w:val="00585B99"/>
    <w:rsid w:val="0059588B"/>
    <w:rsid w:val="005A058B"/>
    <w:rsid w:val="005A0B32"/>
    <w:rsid w:val="005A173C"/>
    <w:rsid w:val="005A27D5"/>
    <w:rsid w:val="005A4971"/>
    <w:rsid w:val="005B0EB6"/>
    <w:rsid w:val="005B1232"/>
    <w:rsid w:val="005B16F2"/>
    <w:rsid w:val="005B2EEF"/>
    <w:rsid w:val="005B50A5"/>
    <w:rsid w:val="005C02C2"/>
    <w:rsid w:val="005C1F8D"/>
    <w:rsid w:val="005C2C0B"/>
    <w:rsid w:val="005C2D8F"/>
    <w:rsid w:val="005C4AD9"/>
    <w:rsid w:val="005C4E07"/>
    <w:rsid w:val="005C5183"/>
    <w:rsid w:val="005C6542"/>
    <w:rsid w:val="005C65EE"/>
    <w:rsid w:val="005C6A59"/>
    <w:rsid w:val="005D19E1"/>
    <w:rsid w:val="005D3C1F"/>
    <w:rsid w:val="005D4274"/>
    <w:rsid w:val="005D66C7"/>
    <w:rsid w:val="005D6B80"/>
    <w:rsid w:val="005D6C57"/>
    <w:rsid w:val="005D705E"/>
    <w:rsid w:val="005E14B9"/>
    <w:rsid w:val="005E3888"/>
    <w:rsid w:val="005E47FB"/>
    <w:rsid w:val="005E57FC"/>
    <w:rsid w:val="005E674B"/>
    <w:rsid w:val="005F1303"/>
    <w:rsid w:val="005F2D44"/>
    <w:rsid w:val="005F3C5C"/>
    <w:rsid w:val="005F5E53"/>
    <w:rsid w:val="006040DF"/>
    <w:rsid w:val="00605E3E"/>
    <w:rsid w:val="00606DA9"/>
    <w:rsid w:val="00607E99"/>
    <w:rsid w:val="0061046D"/>
    <w:rsid w:val="00611566"/>
    <w:rsid w:val="00611745"/>
    <w:rsid w:val="00611D47"/>
    <w:rsid w:val="00615EA5"/>
    <w:rsid w:val="00616099"/>
    <w:rsid w:val="006165E1"/>
    <w:rsid w:val="00617F14"/>
    <w:rsid w:val="00623595"/>
    <w:rsid w:val="00625C13"/>
    <w:rsid w:val="00626872"/>
    <w:rsid w:val="00634BE4"/>
    <w:rsid w:val="00636C34"/>
    <w:rsid w:val="006374BD"/>
    <w:rsid w:val="00637B85"/>
    <w:rsid w:val="00640649"/>
    <w:rsid w:val="00640D61"/>
    <w:rsid w:val="00642A14"/>
    <w:rsid w:val="00643FFC"/>
    <w:rsid w:val="006475B4"/>
    <w:rsid w:val="0065641C"/>
    <w:rsid w:val="00656E1E"/>
    <w:rsid w:val="00656F59"/>
    <w:rsid w:val="0065786E"/>
    <w:rsid w:val="006604E4"/>
    <w:rsid w:val="00663A26"/>
    <w:rsid w:val="00663CBD"/>
    <w:rsid w:val="00671643"/>
    <w:rsid w:val="00673E71"/>
    <w:rsid w:val="0067469F"/>
    <w:rsid w:val="006756CB"/>
    <w:rsid w:val="006808C8"/>
    <w:rsid w:val="0068337B"/>
    <w:rsid w:val="00683A82"/>
    <w:rsid w:val="006869D9"/>
    <w:rsid w:val="006877FB"/>
    <w:rsid w:val="00690624"/>
    <w:rsid w:val="006926EF"/>
    <w:rsid w:val="00692D28"/>
    <w:rsid w:val="00696793"/>
    <w:rsid w:val="00697749"/>
    <w:rsid w:val="006A0601"/>
    <w:rsid w:val="006A0AAC"/>
    <w:rsid w:val="006A2193"/>
    <w:rsid w:val="006B0663"/>
    <w:rsid w:val="006B31B7"/>
    <w:rsid w:val="006B36A5"/>
    <w:rsid w:val="006B4195"/>
    <w:rsid w:val="006B57B3"/>
    <w:rsid w:val="006B72E1"/>
    <w:rsid w:val="006C0CD0"/>
    <w:rsid w:val="006C2009"/>
    <w:rsid w:val="006C54B5"/>
    <w:rsid w:val="006D0DF3"/>
    <w:rsid w:val="006D1E24"/>
    <w:rsid w:val="006E0D35"/>
    <w:rsid w:val="006E4B5D"/>
    <w:rsid w:val="006E4CBA"/>
    <w:rsid w:val="006E72D7"/>
    <w:rsid w:val="006F094B"/>
    <w:rsid w:val="006F2797"/>
    <w:rsid w:val="006F4DAA"/>
    <w:rsid w:val="006F72B8"/>
    <w:rsid w:val="007006E8"/>
    <w:rsid w:val="00702BDF"/>
    <w:rsid w:val="00703D02"/>
    <w:rsid w:val="0070468D"/>
    <w:rsid w:val="00705A47"/>
    <w:rsid w:val="0070706D"/>
    <w:rsid w:val="00711E0C"/>
    <w:rsid w:val="0071326C"/>
    <w:rsid w:val="007159F7"/>
    <w:rsid w:val="007160BA"/>
    <w:rsid w:val="00716AF8"/>
    <w:rsid w:val="00716D27"/>
    <w:rsid w:val="007179A6"/>
    <w:rsid w:val="00720B9A"/>
    <w:rsid w:val="00726775"/>
    <w:rsid w:val="00726DA1"/>
    <w:rsid w:val="00727152"/>
    <w:rsid w:val="007318F1"/>
    <w:rsid w:val="007328B6"/>
    <w:rsid w:val="00734A5B"/>
    <w:rsid w:val="00734E30"/>
    <w:rsid w:val="00735D1E"/>
    <w:rsid w:val="00737349"/>
    <w:rsid w:val="00740F7A"/>
    <w:rsid w:val="00741EC5"/>
    <w:rsid w:val="007427F0"/>
    <w:rsid w:val="00743525"/>
    <w:rsid w:val="007436EB"/>
    <w:rsid w:val="00743778"/>
    <w:rsid w:val="00744334"/>
    <w:rsid w:val="00744E76"/>
    <w:rsid w:val="007476DB"/>
    <w:rsid w:val="007504D8"/>
    <w:rsid w:val="00752C23"/>
    <w:rsid w:val="0075565E"/>
    <w:rsid w:val="00757D40"/>
    <w:rsid w:val="00760852"/>
    <w:rsid w:val="00760B7C"/>
    <w:rsid w:val="00761BBB"/>
    <w:rsid w:val="007640FA"/>
    <w:rsid w:val="00764FE6"/>
    <w:rsid w:val="00765A81"/>
    <w:rsid w:val="0076616F"/>
    <w:rsid w:val="007713AE"/>
    <w:rsid w:val="00771A79"/>
    <w:rsid w:val="00774362"/>
    <w:rsid w:val="00774846"/>
    <w:rsid w:val="00775DAF"/>
    <w:rsid w:val="00780B43"/>
    <w:rsid w:val="00781F0F"/>
    <w:rsid w:val="00782170"/>
    <w:rsid w:val="007843AF"/>
    <w:rsid w:val="00784D80"/>
    <w:rsid w:val="00784DF1"/>
    <w:rsid w:val="00784F57"/>
    <w:rsid w:val="00786632"/>
    <w:rsid w:val="0078727C"/>
    <w:rsid w:val="007901CD"/>
    <w:rsid w:val="00791828"/>
    <w:rsid w:val="0079258E"/>
    <w:rsid w:val="0079415C"/>
    <w:rsid w:val="00797D4B"/>
    <w:rsid w:val="007A348D"/>
    <w:rsid w:val="007A3A67"/>
    <w:rsid w:val="007A4F3D"/>
    <w:rsid w:val="007B3766"/>
    <w:rsid w:val="007C095F"/>
    <w:rsid w:val="007C11CE"/>
    <w:rsid w:val="007C1636"/>
    <w:rsid w:val="007C44AF"/>
    <w:rsid w:val="007C48E0"/>
    <w:rsid w:val="007C5935"/>
    <w:rsid w:val="007C5C3C"/>
    <w:rsid w:val="007D04F0"/>
    <w:rsid w:val="007D130F"/>
    <w:rsid w:val="007D3B84"/>
    <w:rsid w:val="007D4541"/>
    <w:rsid w:val="007D5902"/>
    <w:rsid w:val="007E1275"/>
    <w:rsid w:val="007E1664"/>
    <w:rsid w:val="007E2D33"/>
    <w:rsid w:val="007E4483"/>
    <w:rsid w:val="007E4C8A"/>
    <w:rsid w:val="007E77AE"/>
    <w:rsid w:val="007E7CFE"/>
    <w:rsid w:val="007F081D"/>
    <w:rsid w:val="007F2047"/>
    <w:rsid w:val="007F2676"/>
    <w:rsid w:val="007F472D"/>
    <w:rsid w:val="007F6171"/>
    <w:rsid w:val="00802106"/>
    <w:rsid w:val="00802341"/>
    <w:rsid w:val="008028A4"/>
    <w:rsid w:val="00806520"/>
    <w:rsid w:val="00807509"/>
    <w:rsid w:val="0081310D"/>
    <w:rsid w:val="00815739"/>
    <w:rsid w:val="00823645"/>
    <w:rsid w:val="008238B1"/>
    <w:rsid w:val="00826399"/>
    <w:rsid w:val="00830106"/>
    <w:rsid w:val="00830CAF"/>
    <w:rsid w:val="00830D05"/>
    <w:rsid w:val="008319B9"/>
    <w:rsid w:val="00831D49"/>
    <w:rsid w:val="00834283"/>
    <w:rsid w:val="0083566B"/>
    <w:rsid w:val="00840916"/>
    <w:rsid w:val="00841A43"/>
    <w:rsid w:val="00843598"/>
    <w:rsid w:val="00843676"/>
    <w:rsid w:val="008501F6"/>
    <w:rsid w:val="00851611"/>
    <w:rsid w:val="00852F7C"/>
    <w:rsid w:val="00853EDD"/>
    <w:rsid w:val="00854548"/>
    <w:rsid w:val="0085677E"/>
    <w:rsid w:val="008604EE"/>
    <w:rsid w:val="0086131D"/>
    <w:rsid w:val="008644AB"/>
    <w:rsid w:val="008644C3"/>
    <w:rsid w:val="00867BDC"/>
    <w:rsid w:val="00867CCD"/>
    <w:rsid w:val="008701CD"/>
    <w:rsid w:val="0087352F"/>
    <w:rsid w:val="0087401D"/>
    <w:rsid w:val="00874DC2"/>
    <w:rsid w:val="008768CA"/>
    <w:rsid w:val="00880559"/>
    <w:rsid w:val="00882302"/>
    <w:rsid w:val="0088257B"/>
    <w:rsid w:val="008840E9"/>
    <w:rsid w:val="0089226F"/>
    <w:rsid w:val="00894D11"/>
    <w:rsid w:val="008A050A"/>
    <w:rsid w:val="008A5E77"/>
    <w:rsid w:val="008A77AA"/>
    <w:rsid w:val="008B67BB"/>
    <w:rsid w:val="008B7AE4"/>
    <w:rsid w:val="008C2835"/>
    <w:rsid w:val="008C31D7"/>
    <w:rsid w:val="008C484F"/>
    <w:rsid w:val="008C490B"/>
    <w:rsid w:val="008C6390"/>
    <w:rsid w:val="008D0966"/>
    <w:rsid w:val="008D3916"/>
    <w:rsid w:val="008D56FE"/>
    <w:rsid w:val="008E0B99"/>
    <w:rsid w:val="008E1579"/>
    <w:rsid w:val="008E4231"/>
    <w:rsid w:val="008E5DA8"/>
    <w:rsid w:val="008F1AEE"/>
    <w:rsid w:val="008F44E9"/>
    <w:rsid w:val="00900170"/>
    <w:rsid w:val="0090271F"/>
    <w:rsid w:val="00903D8C"/>
    <w:rsid w:val="009102F0"/>
    <w:rsid w:val="00913D4D"/>
    <w:rsid w:val="00917919"/>
    <w:rsid w:val="00920649"/>
    <w:rsid w:val="00921644"/>
    <w:rsid w:val="00923D3F"/>
    <w:rsid w:val="009315A6"/>
    <w:rsid w:val="00932D27"/>
    <w:rsid w:val="009343D0"/>
    <w:rsid w:val="00935DFC"/>
    <w:rsid w:val="00936BF2"/>
    <w:rsid w:val="00937B3B"/>
    <w:rsid w:val="009413F7"/>
    <w:rsid w:val="00941EA2"/>
    <w:rsid w:val="0094221D"/>
    <w:rsid w:val="00942DC1"/>
    <w:rsid w:val="00942EC2"/>
    <w:rsid w:val="00943857"/>
    <w:rsid w:val="00945E78"/>
    <w:rsid w:val="00950B57"/>
    <w:rsid w:val="00954BCB"/>
    <w:rsid w:val="00955021"/>
    <w:rsid w:val="009563AD"/>
    <w:rsid w:val="009569F3"/>
    <w:rsid w:val="00957254"/>
    <w:rsid w:val="00961109"/>
    <w:rsid w:val="00961B32"/>
    <w:rsid w:val="00962263"/>
    <w:rsid w:val="00962A05"/>
    <w:rsid w:val="0096582D"/>
    <w:rsid w:val="00971683"/>
    <w:rsid w:val="00972F4B"/>
    <w:rsid w:val="00972FD7"/>
    <w:rsid w:val="00974BB0"/>
    <w:rsid w:val="00974EE1"/>
    <w:rsid w:val="0098089F"/>
    <w:rsid w:val="009814EC"/>
    <w:rsid w:val="00984588"/>
    <w:rsid w:val="00991A89"/>
    <w:rsid w:val="0099467D"/>
    <w:rsid w:val="00996BCB"/>
    <w:rsid w:val="009A2487"/>
    <w:rsid w:val="009A4DBA"/>
    <w:rsid w:val="009A6E4F"/>
    <w:rsid w:val="009A7B0E"/>
    <w:rsid w:val="009B02FD"/>
    <w:rsid w:val="009B08D5"/>
    <w:rsid w:val="009B2293"/>
    <w:rsid w:val="009B3D25"/>
    <w:rsid w:val="009B6931"/>
    <w:rsid w:val="009C2E29"/>
    <w:rsid w:val="009C4D5C"/>
    <w:rsid w:val="009C6291"/>
    <w:rsid w:val="009C6546"/>
    <w:rsid w:val="009D08F2"/>
    <w:rsid w:val="009D0A28"/>
    <w:rsid w:val="009D22B5"/>
    <w:rsid w:val="009D235A"/>
    <w:rsid w:val="009D55AA"/>
    <w:rsid w:val="009D563D"/>
    <w:rsid w:val="009E618D"/>
    <w:rsid w:val="009E62AF"/>
    <w:rsid w:val="009F1C1F"/>
    <w:rsid w:val="009F3B54"/>
    <w:rsid w:val="009F405C"/>
    <w:rsid w:val="009F48B7"/>
    <w:rsid w:val="009F5A0B"/>
    <w:rsid w:val="009F71C9"/>
    <w:rsid w:val="009F7AC3"/>
    <w:rsid w:val="009F7E13"/>
    <w:rsid w:val="009F7E6E"/>
    <w:rsid w:val="00A0036A"/>
    <w:rsid w:val="00A10F02"/>
    <w:rsid w:val="00A15129"/>
    <w:rsid w:val="00A205A9"/>
    <w:rsid w:val="00A2090B"/>
    <w:rsid w:val="00A20935"/>
    <w:rsid w:val="00A2292F"/>
    <w:rsid w:val="00A22BD9"/>
    <w:rsid w:val="00A23C51"/>
    <w:rsid w:val="00A24027"/>
    <w:rsid w:val="00A2736F"/>
    <w:rsid w:val="00A3482F"/>
    <w:rsid w:val="00A41415"/>
    <w:rsid w:val="00A41897"/>
    <w:rsid w:val="00A43200"/>
    <w:rsid w:val="00A44DDD"/>
    <w:rsid w:val="00A52FE2"/>
    <w:rsid w:val="00A53724"/>
    <w:rsid w:val="00A559F6"/>
    <w:rsid w:val="00A5612A"/>
    <w:rsid w:val="00A62F63"/>
    <w:rsid w:val="00A636EE"/>
    <w:rsid w:val="00A66026"/>
    <w:rsid w:val="00A66F12"/>
    <w:rsid w:val="00A673A2"/>
    <w:rsid w:val="00A6787C"/>
    <w:rsid w:val="00A708C4"/>
    <w:rsid w:val="00A710BA"/>
    <w:rsid w:val="00A71BCD"/>
    <w:rsid w:val="00A742D7"/>
    <w:rsid w:val="00A74606"/>
    <w:rsid w:val="00A76892"/>
    <w:rsid w:val="00A779DE"/>
    <w:rsid w:val="00A80565"/>
    <w:rsid w:val="00A805A6"/>
    <w:rsid w:val="00A814E6"/>
    <w:rsid w:val="00A81531"/>
    <w:rsid w:val="00A82346"/>
    <w:rsid w:val="00A8361A"/>
    <w:rsid w:val="00A92BF5"/>
    <w:rsid w:val="00A92C01"/>
    <w:rsid w:val="00A94651"/>
    <w:rsid w:val="00A95B04"/>
    <w:rsid w:val="00A9671C"/>
    <w:rsid w:val="00A96B39"/>
    <w:rsid w:val="00A9714D"/>
    <w:rsid w:val="00AA2920"/>
    <w:rsid w:val="00AA4AF0"/>
    <w:rsid w:val="00AA4EBF"/>
    <w:rsid w:val="00AA6462"/>
    <w:rsid w:val="00AA7F84"/>
    <w:rsid w:val="00AB2F90"/>
    <w:rsid w:val="00AB38FE"/>
    <w:rsid w:val="00AB3B97"/>
    <w:rsid w:val="00AB5AC5"/>
    <w:rsid w:val="00AB6AAB"/>
    <w:rsid w:val="00AC4A53"/>
    <w:rsid w:val="00AC54A4"/>
    <w:rsid w:val="00AC713C"/>
    <w:rsid w:val="00AD0338"/>
    <w:rsid w:val="00AD0520"/>
    <w:rsid w:val="00AD13BB"/>
    <w:rsid w:val="00AD4BCF"/>
    <w:rsid w:val="00AE0119"/>
    <w:rsid w:val="00AE13E7"/>
    <w:rsid w:val="00AE38C5"/>
    <w:rsid w:val="00AE489F"/>
    <w:rsid w:val="00AF2C78"/>
    <w:rsid w:val="00AF4A8E"/>
    <w:rsid w:val="00AF53FD"/>
    <w:rsid w:val="00AF6E37"/>
    <w:rsid w:val="00AF72FB"/>
    <w:rsid w:val="00AF78D5"/>
    <w:rsid w:val="00B002D6"/>
    <w:rsid w:val="00B0454F"/>
    <w:rsid w:val="00B048BC"/>
    <w:rsid w:val="00B07AF5"/>
    <w:rsid w:val="00B07C6B"/>
    <w:rsid w:val="00B07F94"/>
    <w:rsid w:val="00B1063A"/>
    <w:rsid w:val="00B15449"/>
    <w:rsid w:val="00B170F2"/>
    <w:rsid w:val="00B17360"/>
    <w:rsid w:val="00B21241"/>
    <w:rsid w:val="00B21E3F"/>
    <w:rsid w:val="00B3061B"/>
    <w:rsid w:val="00B325E7"/>
    <w:rsid w:val="00B352C9"/>
    <w:rsid w:val="00B3761D"/>
    <w:rsid w:val="00B4120D"/>
    <w:rsid w:val="00B432C7"/>
    <w:rsid w:val="00B436C1"/>
    <w:rsid w:val="00B43841"/>
    <w:rsid w:val="00B45D81"/>
    <w:rsid w:val="00B468AC"/>
    <w:rsid w:val="00B477C9"/>
    <w:rsid w:val="00B51B07"/>
    <w:rsid w:val="00B52D72"/>
    <w:rsid w:val="00B534F1"/>
    <w:rsid w:val="00B53FA8"/>
    <w:rsid w:val="00B60664"/>
    <w:rsid w:val="00B62836"/>
    <w:rsid w:val="00B64779"/>
    <w:rsid w:val="00B64B70"/>
    <w:rsid w:val="00B64CEB"/>
    <w:rsid w:val="00B66BFE"/>
    <w:rsid w:val="00B67307"/>
    <w:rsid w:val="00B732CF"/>
    <w:rsid w:val="00B73414"/>
    <w:rsid w:val="00B73DB2"/>
    <w:rsid w:val="00B746AA"/>
    <w:rsid w:val="00B92F76"/>
    <w:rsid w:val="00B93BA3"/>
    <w:rsid w:val="00B93DF2"/>
    <w:rsid w:val="00B9672A"/>
    <w:rsid w:val="00B9781E"/>
    <w:rsid w:val="00BA0015"/>
    <w:rsid w:val="00BA0833"/>
    <w:rsid w:val="00BA0E15"/>
    <w:rsid w:val="00BA1793"/>
    <w:rsid w:val="00BA2C44"/>
    <w:rsid w:val="00BA7A87"/>
    <w:rsid w:val="00BB1455"/>
    <w:rsid w:val="00BB55CC"/>
    <w:rsid w:val="00BB5BED"/>
    <w:rsid w:val="00BB6AE0"/>
    <w:rsid w:val="00BB73AA"/>
    <w:rsid w:val="00BC048A"/>
    <w:rsid w:val="00BC0A09"/>
    <w:rsid w:val="00BC13A9"/>
    <w:rsid w:val="00BC218A"/>
    <w:rsid w:val="00BC3430"/>
    <w:rsid w:val="00BD2942"/>
    <w:rsid w:val="00BD36B4"/>
    <w:rsid w:val="00BD617D"/>
    <w:rsid w:val="00BE0717"/>
    <w:rsid w:val="00BE12E5"/>
    <w:rsid w:val="00BE17A0"/>
    <w:rsid w:val="00BE328D"/>
    <w:rsid w:val="00BE4386"/>
    <w:rsid w:val="00BE6D75"/>
    <w:rsid w:val="00BF3303"/>
    <w:rsid w:val="00BF33B4"/>
    <w:rsid w:val="00BF5E4B"/>
    <w:rsid w:val="00BF73DD"/>
    <w:rsid w:val="00BF79F1"/>
    <w:rsid w:val="00C02DF2"/>
    <w:rsid w:val="00C02E9D"/>
    <w:rsid w:val="00C03035"/>
    <w:rsid w:val="00C03508"/>
    <w:rsid w:val="00C046AE"/>
    <w:rsid w:val="00C056D9"/>
    <w:rsid w:val="00C07BD9"/>
    <w:rsid w:val="00C275BC"/>
    <w:rsid w:val="00C302C8"/>
    <w:rsid w:val="00C32F60"/>
    <w:rsid w:val="00C33079"/>
    <w:rsid w:val="00C3584F"/>
    <w:rsid w:val="00C364DC"/>
    <w:rsid w:val="00C365F1"/>
    <w:rsid w:val="00C37140"/>
    <w:rsid w:val="00C42291"/>
    <w:rsid w:val="00C43156"/>
    <w:rsid w:val="00C43B31"/>
    <w:rsid w:val="00C45681"/>
    <w:rsid w:val="00C5003D"/>
    <w:rsid w:val="00C50536"/>
    <w:rsid w:val="00C5407D"/>
    <w:rsid w:val="00C55EB7"/>
    <w:rsid w:val="00C565A3"/>
    <w:rsid w:val="00C633EC"/>
    <w:rsid w:val="00C659CE"/>
    <w:rsid w:val="00C724A1"/>
    <w:rsid w:val="00C72E23"/>
    <w:rsid w:val="00C73C06"/>
    <w:rsid w:val="00C81489"/>
    <w:rsid w:val="00C8179E"/>
    <w:rsid w:val="00C83E20"/>
    <w:rsid w:val="00C84ED9"/>
    <w:rsid w:val="00C9019B"/>
    <w:rsid w:val="00C90847"/>
    <w:rsid w:val="00C90A0D"/>
    <w:rsid w:val="00C9122F"/>
    <w:rsid w:val="00C91F61"/>
    <w:rsid w:val="00C96960"/>
    <w:rsid w:val="00CA25EA"/>
    <w:rsid w:val="00CA3D0C"/>
    <w:rsid w:val="00CB1253"/>
    <w:rsid w:val="00CB14E8"/>
    <w:rsid w:val="00CB33D0"/>
    <w:rsid w:val="00CB6651"/>
    <w:rsid w:val="00CB6887"/>
    <w:rsid w:val="00CB6C2F"/>
    <w:rsid w:val="00CB72FD"/>
    <w:rsid w:val="00CC3D35"/>
    <w:rsid w:val="00CC51EB"/>
    <w:rsid w:val="00CD19DA"/>
    <w:rsid w:val="00CD275B"/>
    <w:rsid w:val="00CD320E"/>
    <w:rsid w:val="00CD3B71"/>
    <w:rsid w:val="00CD47FF"/>
    <w:rsid w:val="00CD4C7B"/>
    <w:rsid w:val="00CD799A"/>
    <w:rsid w:val="00CE1AA4"/>
    <w:rsid w:val="00CE34AC"/>
    <w:rsid w:val="00CE7505"/>
    <w:rsid w:val="00CF1B45"/>
    <w:rsid w:val="00CF1C60"/>
    <w:rsid w:val="00CF23F8"/>
    <w:rsid w:val="00CF33C0"/>
    <w:rsid w:val="00CF34F2"/>
    <w:rsid w:val="00CF7595"/>
    <w:rsid w:val="00CF7791"/>
    <w:rsid w:val="00D00B98"/>
    <w:rsid w:val="00D02FA1"/>
    <w:rsid w:val="00D03C47"/>
    <w:rsid w:val="00D05AAC"/>
    <w:rsid w:val="00D11329"/>
    <w:rsid w:val="00D143E8"/>
    <w:rsid w:val="00D15F1E"/>
    <w:rsid w:val="00D22038"/>
    <w:rsid w:val="00D254BD"/>
    <w:rsid w:val="00D26580"/>
    <w:rsid w:val="00D27C73"/>
    <w:rsid w:val="00D313E1"/>
    <w:rsid w:val="00D32679"/>
    <w:rsid w:val="00D33510"/>
    <w:rsid w:val="00D34C48"/>
    <w:rsid w:val="00D36C1E"/>
    <w:rsid w:val="00D41219"/>
    <w:rsid w:val="00D42F4C"/>
    <w:rsid w:val="00D4500E"/>
    <w:rsid w:val="00D45717"/>
    <w:rsid w:val="00D46583"/>
    <w:rsid w:val="00D46A11"/>
    <w:rsid w:val="00D47A49"/>
    <w:rsid w:val="00D52653"/>
    <w:rsid w:val="00D60F66"/>
    <w:rsid w:val="00D61F9B"/>
    <w:rsid w:val="00D7226B"/>
    <w:rsid w:val="00D738D6"/>
    <w:rsid w:val="00D75463"/>
    <w:rsid w:val="00D75D7E"/>
    <w:rsid w:val="00D80795"/>
    <w:rsid w:val="00D82284"/>
    <w:rsid w:val="00D82D53"/>
    <w:rsid w:val="00D8371E"/>
    <w:rsid w:val="00D842D6"/>
    <w:rsid w:val="00D84E85"/>
    <w:rsid w:val="00D8791D"/>
    <w:rsid w:val="00D87E00"/>
    <w:rsid w:val="00D908B4"/>
    <w:rsid w:val="00D9134D"/>
    <w:rsid w:val="00D94B48"/>
    <w:rsid w:val="00D97CD9"/>
    <w:rsid w:val="00DA0EF1"/>
    <w:rsid w:val="00DA23B9"/>
    <w:rsid w:val="00DA2F77"/>
    <w:rsid w:val="00DA361A"/>
    <w:rsid w:val="00DA58E4"/>
    <w:rsid w:val="00DA7A03"/>
    <w:rsid w:val="00DB1818"/>
    <w:rsid w:val="00DB2784"/>
    <w:rsid w:val="00DB39EE"/>
    <w:rsid w:val="00DC0997"/>
    <w:rsid w:val="00DC27C2"/>
    <w:rsid w:val="00DC309B"/>
    <w:rsid w:val="00DC45EE"/>
    <w:rsid w:val="00DC4A14"/>
    <w:rsid w:val="00DC4DA2"/>
    <w:rsid w:val="00DC5D16"/>
    <w:rsid w:val="00DC5D41"/>
    <w:rsid w:val="00DD16F7"/>
    <w:rsid w:val="00DD4DE4"/>
    <w:rsid w:val="00DD7D5B"/>
    <w:rsid w:val="00DE1406"/>
    <w:rsid w:val="00DE2455"/>
    <w:rsid w:val="00DE4A34"/>
    <w:rsid w:val="00DE7CF5"/>
    <w:rsid w:val="00DF07C8"/>
    <w:rsid w:val="00DF114D"/>
    <w:rsid w:val="00DF18A7"/>
    <w:rsid w:val="00DF2BF3"/>
    <w:rsid w:val="00E012BB"/>
    <w:rsid w:val="00E036B8"/>
    <w:rsid w:val="00E04305"/>
    <w:rsid w:val="00E07638"/>
    <w:rsid w:val="00E07838"/>
    <w:rsid w:val="00E11CD8"/>
    <w:rsid w:val="00E13885"/>
    <w:rsid w:val="00E14372"/>
    <w:rsid w:val="00E14F68"/>
    <w:rsid w:val="00E15BB7"/>
    <w:rsid w:val="00E176AD"/>
    <w:rsid w:val="00E22AD7"/>
    <w:rsid w:val="00E2344C"/>
    <w:rsid w:val="00E24BF8"/>
    <w:rsid w:val="00E261F1"/>
    <w:rsid w:val="00E31310"/>
    <w:rsid w:val="00E340BC"/>
    <w:rsid w:val="00E354BC"/>
    <w:rsid w:val="00E3694F"/>
    <w:rsid w:val="00E42328"/>
    <w:rsid w:val="00E42F29"/>
    <w:rsid w:val="00E4531D"/>
    <w:rsid w:val="00E46418"/>
    <w:rsid w:val="00E50704"/>
    <w:rsid w:val="00E51F8B"/>
    <w:rsid w:val="00E52BF7"/>
    <w:rsid w:val="00E6084D"/>
    <w:rsid w:val="00E60BFE"/>
    <w:rsid w:val="00E62835"/>
    <w:rsid w:val="00E67653"/>
    <w:rsid w:val="00E703F0"/>
    <w:rsid w:val="00E73B22"/>
    <w:rsid w:val="00E75909"/>
    <w:rsid w:val="00E77046"/>
    <w:rsid w:val="00E77645"/>
    <w:rsid w:val="00E852FF"/>
    <w:rsid w:val="00E8574F"/>
    <w:rsid w:val="00E9011A"/>
    <w:rsid w:val="00E90922"/>
    <w:rsid w:val="00E90ABE"/>
    <w:rsid w:val="00E90F37"/>
    <w:rsid w:val="00E926E0"/>
    <w:rsid w:val="00E968B3"/>
    <w:rsid w:val="00E97860"/>
    <w:rsid w:val="00EA1D56"/>
    <w:rsid w:val="00EA22F8"/>
    <w:rsid w:val="00EA6127"/>
    <w:rsid w:val="00EA6251"/>
    <w:rsid w:val="00EA7131"/>
    <w:rsid w:val="00EA7B2C"/>
    <w:rsid w:val="00EB04EF"/>
    <w:rsid w:val="00EB2DD8"/>
    <w:rsid w:val="00EB3405"/>
    <w:rsid w:val="00EB5424"/>
    <w:rsid w:val="00EB67D7"/>
    <w:rsid w:val="00EB6D2F"/>
    <w:rsid w:val="00EB7034"/>
    <w:rsid w:val="00EC3DC2"/>
    <w:rsid w:val="00EC4A25"/>
    <w:rsid w:val="00EC4F41"/>
    <w:rsid w:val="00EC77F5"/>
    <w:rsid w:val="00EC7889"/>
    <w:rsid w:val="00ED096C"/>
    <w:rsid w:val="00ED22FF"/>
    <w:rsid w:val="00ED4282"/>
    <w:rsid w:val="00EE01C6"/>
    <w:rsid w:val="00EE0A1E"/>
    <w:rsid w:val="00EE0EE2"/>
    <w:rsid w:val="00EE4C1E"/>
    <w:rsid w:val="00EE6A94"/>
    <w:rsid w:val="00F025A2"/>
    <w:rsid w:val="00F0296C"/>
    <w:rsid w:val="00F02EDB"/>
    <w:rsid w:val="00F0312F"/>
    <w:rsid w:val="00F1099E"/>
    <w:rsid w:val="00F16D67"/>
    <w:rsid w:val="00F2026E"/>
    <w:rsid w:val="00F2210A"/>
    <w:rsid w:val="00F2336F"/>
    <w:rsid w:val="00F26D30"/>
    <w:rsid w:val="00F3299C"/>
    <w:rsid w:val="00F34547"/>
    <w:rsid w:val="00F37743"/>
    <w:rsid w:val="00F419FE"/>
    <w:rsid w:val="00F451E4"/>
    <w:rsid w:val="00F47EA3"/>
    <w:rsid w:val="00F5052E"/>
    <w:rsid w:val="00F50AD0"/>
    <w:rsid w:val="00F50F16"/>
    <w:rsid w:val="00F51553"/>
    <w:rsid w:val="00F54A3D"/>
    <w:rsid w:val="00F55726"/>
    <w:rsid w:val="00F641E7"/>
    <w:rsid w:val="00F643B3"/>
    <w:rsid w:val="00F65286"/>
    <w:rsid w:val="00F653B8"/>
    <w:rsid w:val="00F6540D"/>
    <w:rsid w:val="00F76A8F"/>
    <w:rsid w:val="00F76F8F"/>
    <w:rsid w:val="00F87067"/>
    <w:rsid w:val="00FA1266"/>
    <w:rsid w:val="00FA4DAD"/>
    <w:rsid w:val="00FB0D35"/>
    <w:rsid w:val="00FB1081"/>
    <w:rsid w:val="00FB1581"/>
    <w:rsid w:val="00FB2BEA"/>
    <w:rsid w:val="00FB325A"/>
    <w:rsid w:val="00FB4401"/>
    <w:rsid w:val="00FB477B"/>
    <w:rsid w:val="00FB7668"/>
    <w:rsid w:val="00FB7E06"/>
    <w:rsid w:val="00FB7FE9"/>
    <w:rsid w:val="00FC0127"/>
    <w:rsid w:val="00FC1192"/>
    <w:rsid w:val="00FC202D"/>
    <w:rsid w:val="00FC360C"/>
    <w:rsid w:val="00FC53BF"/>
    <w:rsid w:val="00FC6713"/>
    <w:rsid w:val="00FC6DB7"/>
    <w:rsid w:val="00FD0D71"/>
    <w:rsid w:val="00FD1798"/>
    <w:rsid w:val="00FD7DF1"/>
    <w:rsid w:val="00FE6142"/>
    <w:rsid w:val="00FF29D2"/>
    <w:rsid w:val="00FF4BAA"/>
    <w:rsid w:val="00FF7BCD"/>
    <w:rsid w:val="0CEEA8EA"/>
    <w:rsid w:val="431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B9EA08C-6D7E-47EC-B1FD-A7155D2A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DC45EE"/>
    <w:rPr>
      <w:lang w:val="en-GB"/>
    </w:rPr>
  </w:style>
  <w:style w:type="character" w:customStyle="1" w:styleId="Heading1Char">
    <w:name w:val="Heading 1 Char"/>
    <w:link w:val="Heading1"/>
    <w:rsid w:val="00DD16F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501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75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2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507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453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7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23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7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35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398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93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46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9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78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79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7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5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6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4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7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50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837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59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2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4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14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8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56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87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311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1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26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6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5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7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30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70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7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7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64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5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3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7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86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7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8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2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3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4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77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9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2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91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5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5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4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2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9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7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RBI5PAMIO524-1118738441-7751</_dlc_DocId>
    <_dlc_DocIdUrl xmlns="71c5aaf6-e6ce-465b-b873-5148d2a4c105">
      <Url>https://nokia.sharepoint.com/sites/gxp/_layouts/15/DocIdRedir.aspx?ID=RBI5PAMIO524-1118738441-7751</Url>
      <Description>RBI5PAMIO524-1118738441-7751</Description>
    </_dlc_DocIdUrl>
  </documentManagement>
</p:properties>
</file>

<file path=customXml/itemProps1.xml><?xml version="1.0" encoding="utf-8"?>
<ds:datastoreItem xmlns:ds="http://schemas.openxmlformats.org/officeDocument/2006/customXml" ds:itemID="{285422DB-6936-4F99-B856-ED60F1148E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5417B1-18D2-4241-8503-AD5986F13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1F2333-DEBE-40D5-85A8-BFE46138F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147477-ECE5-4663-B6D7-1ED61E13BC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1866DC-6E7E-4B72-85E9-4FB978A3F66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1276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21</cp:revision>
  <dcterms:created xsi:type="dcterms:W3CDTF">2024-10-02T22:52:00Z</dcterms:created>
  <dcterms:modified xsi:type="dcterms:W3CDTF">2024-11-08T02:11:00Z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75029d56-9836-475d-8615-cc5f628f409b</vt:lpwstr>
  </property>
  <property fmtid="{D5CDD505-2E9C-101B-9397-08002B2CF9AE}" pid="4" name="MediaServiceImageTags">
    <vt:lpwstr/>
  </property>
</Properties>
</file>